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1AD87" w14:textId="77777777" w:rsidR="00D92CB1" w:rsidRDefault="00D92CB1" w:rsidP="00BB5C4F">
      <w:r>
        <w:separator/>
      </w:r>
    </w:p>
  </w:endnote>
  <w:endnote w:type="continuationSeparator" w:id="0">
    <w:p w14:paraId="0872BC4E" w14:textId="77777777" w:rsidR="00D92CB1" w:rsidRDefault="00D92CB1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D72F8" w14:textId="77777777" w:rsidR="00D92CB1" w:rsidRDefault="00D92CB1" w:rsidP="00BB5C4F">
      <w:r>
        <w:separator/>
      </w:r>
    </w:p>
  </w:footnote>
  <w:footnote w:type="continuationSeparator" w:id="0">
    <w:p w14:paraId="33E298C8" w14:textId="77777777" w:rsidR="00D92CB1" w:rsidRDefault="00D92CB1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DA04F" w14:textId="77777777" w:rsidR="00AE4D72" w:rsidRPr="00116EC4" w:rsidRDefault="00AE4D72" w:rsidP="00AE4D72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51BBC2AD" w14:textId="77777777" w:rsidR="00AE4D72" w:rsidRPr="00116EC4" w:rsidRDefault="00AE4D72" w:rsidP="00AE4D72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303AAB15" w14:textId="2B2847BB" w:rsidR="006E2399" w:rsidRPr="00094740" w:rsidRDefault="00AE4D72" w:rsidP="00AE4D72">
    <w:pPr>
      <w:pStyle w:val="Header"/>
      <w:jc w:val="center"/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57009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E4D72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141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B50C8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92CB1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A3061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CB50C8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CB50C8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CB50C8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2026-06-30T16:33:00Z</dcterms:modified>
  <cp:contentStatus/>
</cp:coreProperties>
</file>